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A39" w:rsidRPr="00441911" w:rsidRDefault="00797A39" w:rsidP="00416D92">
      <w:pPr>
        <w:spacing w:after="0" w:line="240" w:lineRule="auto"/>
        <w:ind w:left="10773"/>
        <w:rPr>
          <w:rFonts w:ascii="Times New Roman" w:hAnsi="Times New Roman"/>
          <w:bCs/>
          <w:sz w:val="28"/>
          <w:szCs w:val="28"/>
          <w:lang w:eastAsia="ru-RU"/>
        </w:rPr>
      </w:pPr>
      <w:r w:rsidRPr="00441911">
        <w:rPr>
          <w:rFonts w:ascii="Times New Roman" w:hAnsi="Times New Roman"/>
          <w:bCs/>
          <w:sz w:val="28"/>
          <w:szCs w:val="28"/>
          <w:lang w:eastAsia="ru-RU"/>
        </w:rPr>
        <w:t>Приложение</w:t>
      </w:r>
    </w:p>
    <w:p w:rsidR="00797A39" w:rsidRPr="00441911" w:rsidRDefault="00797A39" w:rsidP="00416D92">
      <w:pPr>
        <w:spacing w:after="0" w:line="240" w:lineRule="auto"/>
        <w:ind w:left="10773"/>
        <w:rPr>
          <w:rFonts w:ascii="Times New Roman" w:hAnsi="Times New Roman"/>
          <w:bCs/>
          <w:sz w:val="28"/>
          <w:szCs w:val="28"/>
          <w:lang w:eastAsia="ru-RU"/>
        </w:rPr>
      </w:pPr>
      <w:r w:rsidRPr="00441911">
        <w:rPr>
          <w:rFonts w:ascii="Times New Roman" w:hAnsi="Times New Roman"/>
          <w:bCs/>
          <w:sz w:val="28"/>
          <w:szCs w:val="28"/>
          <w:lang w:eastAsia="ru-RU"/>
        </w:rPr>
        <w:t>к распоряжению Главы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441911">
        <w:rPr>
          <w:rFonts w:ascii="Times New Roman" w:hAnsi="Times New Roman"/>
          <w:bCs/>
          <w:sz w:val="28"/>
          <w:szCs w:val="28"/>
          <w:lang w:eastAsia="ru-RU"/>
        </w:rPr>
        <w:t>Администрации Лутугин</w:t>
      </w:r>
      <w:r>
        <w:rPr>
          <w:rFonts w:ascii="Times New Roman" w:hAnsi="Times New Roman"/>
          <w:bCs/>
          <w:sz w:val="28"/>
          <w:szCs w:val="28"/>
          <w:lang w:eastAsia="ru-RU"/>
        </w:rPr>
        <w:t>ского района</w:t>
      </w:r>
    </w:p>
    <w:p w:rsidR="00797A39" w:rsidRPr="00441911" w:rsidRDefault="00797A39" w:rsidP="00416D92">
      <w:pPr>
        <w:spacing w:after="0" w:line="240" w:lineRule="auto"/>
        <w:ind w:left="10773"/>
        <w:rPr>
          <w:rFonts w:ascii="Times New Roman" w:hAnsi="Times New Roman"/>
          <w:bCs/>
          <w:sz w:val="28"/>
          <w:szCs w:val="28"/>
          <w:lang w:eastAsia="ru-RU"/>
        </w:rPr>
      </w:pPr>
      <w:r w:rsidRPr="00441911">
        <w:rPr>
          <w:rFonts w:ascii="Times New Roman" w:hAnsi="Times New Roman"/>
          <w:bCs/>
          <w:sz w:val="28"/>
          <w:szCs w:val="28"/>
          <w:lang w:eastAsia="ru-RU"/>
        </w:rPr>
        <w:t>Луганской Народной Республики</w:t>
      </w:r>
    </w:p>
    <w:p w:rsidR="00797A39" w:rsidRPr="00F14282" w:rsidRDefault="00797A39" w:rsidP="00416D92">
      <w:pPr>
        <w:spacing w:after="0" w:line="240" w:lineRule="auto"/>
        <w:ind w:left="10773"/>
        <w:rPr>
          <w:rFonts w:ascii="Times New Roman" w:hAnsi="Times New Roman"/>
          <w:bCs/>
          <w:sz w:val="28"/>
          <w:szCs w:val="28"/>
          <w:lang w:eastAsia="ru-RU"/>
        </w:rPr>
      </w:pPr>
      <w:r w:rsidRPr="00441911">
        <w:rPr>
          <w:rFonts w:ascii="Times New Roman" w:hAnsi="Times New Roman"/>
          <w:bCs/>
          <w:sz w:val="28"/>
          <w:szCs w:val="28"/>
          <w:lang w:eastAsia="ru-RU"/>
        </w:rPr>
        <w:t xml:space="preserve">от </w:t>
      </w:r>
      <w:r>
        <w:rPr>
          <w:rFonts w:ascii="Times New Roman" w:hAnsi="Times New Roman"/>
          <w:bCs/>
          <w:sz w:val="28"/>
          <w:szCs w:val="28"/>
          <w:lang w:eastAsia="ru-RU"/>
        </w:rPr>
        <w:t>26.12.</w:t>
      </w:r>
      <w:r w:rsidRPr="00441911">
        <w:rPr>
          <w:rFonts w:ascii="Times New Roman" w:hAnsi="Times New Roman"/>
          <w:bCs/>
          <w:sz w:val="28"/>
          <w:szCs w:val="28"/>
          <w:lang w:eastAsia="ru-RU"/>
        </w:rPr>
        <w:t xml:space="preserve">2019  № </w:t>
      </w:r>
      <w:r>
        <w:rPr>
          <w:rFonts w:ascii="Times New Roman" w:hAnsi="Times New Roman"/>
          <w:bCs/>
          <w:sz w:val="28"/>
          <w:szCs w:val="28"/>
          <w:lang w:eastAsia="ru-RU"/>
        </w:rPr>
        <w:t>1316</w:t>
      </w:r>
    </w:p>
    <w:p w:rsidR="00797A39" w:rsidRDefault="00797A39" w:rsidP="00416D92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797A39" w:rsidRPr="00F14282" w:rsidRDefault="00797A39" w:rsidP="00961274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797A39" w:rsidRPr="00F14282" w:rsidRDefault="00797A39" w:rsidP="00416D92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797A39" w:rsidRPr="00F14282" w:rsidRDefault="00797A39" w:rsidP="001C2724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797A39" w:rsidRPr="00F14282" w:rsidRDefault="00797A39" w:rsidP="001C2724">
      <w:pPr>
        <w:spacing w:after="0" w:line="240" w:lineRule="auto"/>
        <w:ind w:left="709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14282">
        <w:rPr>
          <w:rFonts w:ascii="Times New Roman" w:hAnsi="Times New Roman"/>
          <w:bCs/>
          <w:sz w:val="28"/>
          <w:szCs w:val="28"/>
          <w:lang w:eastAsia="ru-RU"/>
        </w:rPr>
        <w:t>Тарифы коммунальному предприятию «Белореченский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F14282">
        <w:rPr>
          <w:rFonts w:ascii="Times New Roman" w:hAnsi="Times New Roman"/>
          <w:bCs/>
          <w:sz w:val="28"/>
          <w:szCs w:val="28"/>
          <w:lang w:eastAsia="ru-RU"/>
        </w:rPr>
        <w:t xml:space="preserve">жилсервис» </w:t>
      </w:r>
      <w:r w:rsidRPr="00F14282">
        <w:rPr>
          <w:rFonts w:ascii="Times New Roman" w:hAnsi="Times New Roman"/>
          <w:sz w:val="28"/>
          <w:szCs w:val="28"/>
          <w:lang w:eastAsia="ru-RU"/>
        </w:rPr>
        <w:t xml:space="preserve">(ОГРН ЕГРЮЛ  61200552) </w:t>
      </w:r>
      <w:r w:rsidRPr="00F14282">
        <w:rPr>
          <w:rFonts w:ascii="Times New Roman" w:hAnsi="Times New Roman"/>
          <w:bCs/>
          <w:sz w:val="28"/>
          <w:szCs w:val="28"/>
          <w:lang w:eastAsia="ru-RU"/>
        </w:rPr>
        <w:t>на услуги по содержанию домов, сооружений и придомовых территорий пгт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F14282">
        <w:rPr>
          <w:rFonts w:ascii="Times New Roman" w:hAnsi="Times New Roman"/>
          <w:bCs/>
          <w:sz w:val="28"/>
          <w:szCs w:val="28"/>
          <w:lang w:eastAsia="ru-RU"/>
        </w:rPr>
        <w:t>Белореченский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F14282">
        <w:rPr>
          <w:rFonts w:ascii="Times New Roman" w:hAnsi="Times New Roman"/>
          <w:sz w:val="28"/>
          <w:szCs w:val="28"/>
          <w:lang w:eastAsia="ru-RU"/>
        </w:rPr>
        <w:t>Лутугинского района</w:t>
      </w:r>
    </w:p>
    <w:p w:rsidR="00797A39" w:rsidRDefault="00797A39" w:rsidP="00F14282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14282">
        <w:rPr>
          <w:rFonts w:ascii="Times New Roman" w:hAnsi="Times New Roman"/>
          <w:bCs/>
          <w:sz w:val="28"/>
          <w:szCs w:val="28"/>
          <w:lang w:eastAsia="ru-RU"/>
        </w:rPr>
        <w:t>Луганской Народной Республики, с учетом налога с оборота в размере 2,0 %</w:t>
      </w:r>
    </w:p>
    <w:p w:rsidR="00797A39" w:rsidRDefault="00797A39" w:rsidP="00F14282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W w:w="15309" w:type="dxa"/>
        <w:tblInd w:w="675" w:type="dxa"/>
        <w:tblLook w:val="00A0"/>
      </w:tblPr>
      <w:tblGrid>
        <w:gridCol w:w="556"/>
        <w:gridCol w:w="1549"/>
        <w:gridCol w:w="449"/>
        <w:gridCol w:w="556"/>
        <w:gridCol w:w="696"/>
        <w:gridCol w:w="695"/>
        <w:gridCol w:w="832"/>
        <w:gridCol w:w="696"/>
        <w:gridCol w:w="831"/>
        <w:gridCol w:w="696"/>
        <w:gridCol w:w="696"/>
        <w:gridCol w:w="695"/>
        <w:gridCol w:w="696"/>
        <w:gridCol w:w="1246"/>
        <w:gridCol w:w="1522"/>
        <w:gridCol w:w="743"/>
        <w:gridCol w:w="743"/>
        <w:gridCol w:w="747"/>
        <w:gridCol w:w="679"/>
      </w:tblGrid>
      <w:tr w:rsidR="00797A39" w:rsidRPr="00800FE0" w:rsidTr="008E1EC6">
        <w:trPr>
          <w:trHeight w:val="3180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btLr"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btLr"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Адрес</w:t>
            </w: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btLr"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№ дома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Этажность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Уборка придомовой территории</w:t>
            </w:r>
          </w:p>
        </w:tc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Уборка подвалов, технических этажей и кровли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Техническое обслуживание лифтов и ДСС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Эксплуатация ДСС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Техническое обслуживание внутридомовых систем холодного водоснабжения, водоотведения и ливневой канализации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Техническое обслуживание внутридомовых сетей централизованного отопления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Техническое обслуживание внутридомовых сетей горячего водоснабжения</w:t>
            </w:r>
          </w:p>
        </w:tc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Дератизация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Дезинсекция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Текущий ремонт конструктивных элементов, внутридомовых систем горячего и холодного водоснабжения,водоотведения,централизованного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отопления,ливневой канализации и технических устройств домов</w:t>
            </w: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Техническое обслуживание и текущий ремонт сетей электороснабжения и электрооборудования, систем противопожарной автоматики и дымоудаления, а также других внутридомовых инженерных систем (при наличии)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Обслуживание дымовых и вентиляционных каналов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Освещение мест общего пользования, подвалов и подкачка воды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Электроснабжение лифтов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Тариф за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846829">
                <w:rPr>
                  <w:rFonts w:ascii="Times New Roman" w:hAnsi="Times New Roman"/>
                  <w:bCs/>
                  <w:sz w:val="18"/>
                  <w:szCs w:val="18"/>
                  <w:lang w:eastAsia="ru-RU"/>
                </w:rPr>
                <w:t>1 м</w:t>
              </w:r>
              <w:r w:rsidRPr="00846829">
                <w:rPr>
                  <w:rFonts w:ascii="Times New Roman" w:hAnsi="Times New Roman"/>
                  <w:bCs/>
                  <w:sz w:val="18"/>
                  <w:szCs w:val="18"/>
                  <w:vertAlign w:val="superscript"/>
                  <w:lang w:eastAsia="ru-RU"/>
                </w:rPr>
                <w:t>2</w:t>
              </w:r>
            </w:smartTag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(руб.)</w:t>
            </w:r>
          </w:p>
        </w:tc>
      </w:tr>
      <w:tr w:rsidR="00797A39" w:rsidRPr="00800FE0" w:rsidTr="008E1EC6">
        <w:trPr>
          <w:trHeight w:val="450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7A39" w:rsidRPr="00846829" w:rsidRDefault="00797A39" w:rsidP="00EB379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7A39" w:rsidRPr="00846829" w:rsidRDefault="00797A39" w:rsidP="00EB379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7A39" w:rsidRPr="00846829" w:rsidRDefault="00797A39" w:rsidP="00EB379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7A39" w:rsidRPr="00846829" w:rsidRDefault="00797A39" w:rsidP="00EB379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7A39" w:rsidRPr="00846829" w:rsidRDefault="00797A39" w:rsidP="00EB379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7A39" w:rsidRPr="00846829" w:rsidRDefault="00797A39" w:rsidP="00EB379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7A39" w:rsidRPr="00846829" w:rsidRDefault="00797A39" w:rsidP="00EB379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7A39" w:rsidRPr="00846829" w:rsidRDefault="00797A39" w:rsidP="00EB379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7A39" w:rsidRPr="00846829" w:rsidRDefault="00797A39" w:rsidP="00EB379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7A39" w:rsidRPr="00846829" w:rsidRDefault="00797A39" w:rsidP="00EB379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7A39" w:rsidRPr="00846829" w:rsidRDefault="00797A39" w:rsidP="00EB379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7A39" w:rsidRPr="00846829" w:rsidRDefault="00797A39" w:rsidP="00EB379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7A39" w:rsidRPr="00846829" w:rsidRDefault="00797A39" w:rsidP="00EB379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7A39" w:rsidRPr="00846829" w:rsidRDefault="00797A39" w:rsidP="00EB379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7A39" w:rsidRPr="00846829" w:rsidRDefault="00797A39" w:rsidP="00EB379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7A39" w:rsidRPr="00846829" w:rsidRDefault="00797A39" w:rsidP="00EB379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7A39" w:rsidRPr="00846829" w:rsidRDefault="00797A39" w:rsidP="00EB379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7A39" w:rsidRPr="00846829" w:rsidRDefault="00797A39" w:rsidP="00EB379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7A39" w:rsidRPr="00846829" w:rsidRDefault="00797A39" w:rsidP="00EB3798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19 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Ленина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0,426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0,423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0,423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0,423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0,423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2,964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E1EC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Ленина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0,442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0,442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0,442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0,442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0,442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3,094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E1EC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Ленина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0,824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0,821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0,821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4,108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E1EC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Ленина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0,754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0,754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0,754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0,754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0,754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3,770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19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E1EC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Ленина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0,806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0,806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0,806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0,806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0,806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4,030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E1EC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Ленина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0,596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0,594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0,594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0,594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0,594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0,594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0,594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4,160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E1EC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Ленина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0,476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0,471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0,471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0,471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0,471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0,471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0,471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3,302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E1EC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Ленина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0,686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0,683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0,683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0,683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0,683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0,683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0,683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4,784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E1EC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Ленина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0,639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0,639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0,639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0,639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0,639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0,638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0,639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4,472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E1EC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Ленина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0,518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0,516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0,516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0,516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0,516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0,516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3,614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E1EC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Ленина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0,532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0,531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0,531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0,531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0,531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3,718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E1EC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Ленина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0,468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0,468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0,468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0,468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0,468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0,468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0,468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3,276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E1EC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Ленина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0,818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0,816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0,816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0,816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4,082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E1EC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Ленина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0,870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0,868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0,868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0,868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0,868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4,342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E1EC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Ленина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0,844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0,842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0,842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4,212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Ленина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0,811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4,056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Ленина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0,824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0,821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0,821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4,108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Ленина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0,811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4,056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Ленина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0,445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0,445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0,445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0,445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0,445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0,445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0,447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3,562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Ленина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0,906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0,904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0,904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0,904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0,906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4,524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Ленина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0,396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0,396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0,396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0,398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1,586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Ленина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0,942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0,941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0,941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0,941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0,941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4,706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Ленина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0,429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0,429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1,716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Ленина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0,916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0,915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0,915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0,915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0,915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4,576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Ленина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0,436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0,435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0,436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0,435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1,742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Ленина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0,475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0,474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0,474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0,475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1,898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Ленина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0,429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0,429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1,716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Ленина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0,494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0,494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0,494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0,494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1,976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Ленина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0,481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0,481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0,481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0,481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1,924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Ленина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0,528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0,528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0,527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0,527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0,527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0,527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0,528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3,692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Ленина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0,520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0,520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3,640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Ленина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0,536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0,534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0,534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0,534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0,534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0,536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0,536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3,744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Ленина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0,576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0,576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0,576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0,575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0,575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0,577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0,575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4,030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19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Ленина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0,554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3,848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Ленина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0,603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0,602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0,602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0,602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0,602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0,602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0,599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4,212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Ленина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0,557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0,557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0,557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0,557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0,557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0,557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0,558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3,900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Ленина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0,733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0,240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0,557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0,557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0,557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0,557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0,557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0,142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3,900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Ленина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0,536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0,534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0,534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0,534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0,534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0,538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3,744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Ленина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0,629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0,627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0,627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0,627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0,627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0,628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4,394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Ленина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0,640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0,638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0,638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0,638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0,638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0,638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4,472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ул.Горького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3,796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ул.Горького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0,554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0,553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0,553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0,553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0,553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0,555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3,874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ул.Горького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0,550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3,848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л.Горького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0,499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0,497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0,497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0,497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0,497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0,498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0,499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3,484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ул.Горького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0,557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0,557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0,557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0,557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0,557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0,557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0,558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3,900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ул.Горького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0,550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3,848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ул.Горького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3,796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ул.Горького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0,539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0,539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0,538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0,538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0,538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0,538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3,770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8E1EC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л.Мира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0,772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0,384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0,384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0,384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1,924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ул.Дружба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0,505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0,505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0,505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0,505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0,506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3,536</w:t>
            </w:r>
          </w:p>
        </w:tc>
      </w:tr>
      <w:tr w:rsidR="00797A39" w:rsidRPr="00800FE0" w:rsidTr="008E1EC6">
        <w:trPr>
          <w:trHeight w:val="5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Квартал Юбилейный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0,527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0,526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0,526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0,526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0,526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0,527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0,528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4,212</w:t>
            </w:r>
          </w:p>
        </w:tc>
      </w:tr>
      <w:tr w:rsidR="00797A39" w:rsidRPr="00800FE0" w:rsidTr="008E1EC6">
        <w:trPr>
          <w:trHeight w:val="5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Квартал Юбилейный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0,453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0,453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0,453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0,453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0,453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0,454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3,172</w:t>
            </w:r>
          </w:p>
        </w:tc>
      </w:tr>
      <w:tr w:rsidR="00797A39" w:rsidRPr="00800FE0" w:rsidTr="008E1EC6">
        <w:trPr>
          <w:trHeight w:val="5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Квартал Юбилейный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0,367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0,367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0,367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0,367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0,367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0,367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0,367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0,369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2,938</w:t>
            </w:r>
          </w:p>
        </w:tc>
      </w:tr>
      <w:tr w:rsidR="00797A39" w:rsidRPr="00800FE0" w:rsidTr="008E1EC6">
        <w:trPr>
          <w:trHeight w:val="5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Квартал Юбилейный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0,419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0,419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0,419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0,419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2,938</w:t>
            </w:r>
          </w:p>
        </w:tc>
      </w:tr>
      <w:tr w:rsidR="00797A39" w:rsidRPr="00800FE0" w:rsidTr="008E1EC6">
        <w:trPr>
          <w:trHeight w:val="5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Квартал Юбилейный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0,602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0,601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0,603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0,601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0,603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4,212</w:t>
            </w:r>
          </w:p>
        </w:tc>
      </w:tr>
      <w:tr w:rsidR="00797A39" w:rsidRPr="00800FE0" w:rsidTr="008E1EC6">
        <w:trPr>
          <w:trHeight w:val="5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Квартал Юбилейный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0,594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0,594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0,594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0,594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0,594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0,594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0,596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4,160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ул.Пархоменко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0,535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0,535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0,535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0,535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0,535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0,535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3,744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E1EC6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8E1EC6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E1EC6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8E1EC6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E1EC6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8E1EC6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E1EC6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8E1EC6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E1EC6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8E1EC6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E1EC6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8E1EC6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E1EC6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8E1EC6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E1EC6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8E1EC6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E1EC6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8E1EC6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E1EC6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8E1EC6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E1EC6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8E1EC6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E1EC6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8E1EC6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E1EC6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8E1EC6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E1EC6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8E1EC6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E1EC6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8E1EC6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E1EC6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8E1EC6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E1EC6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8E1EC6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E1EC6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8E1EC6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E1EC6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E1EC6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19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ул.Пархоменко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0,481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0,481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0,481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0,481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0,481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0,481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0,481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0,481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3,848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ул.Пархоменко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0,583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0,583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0,583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0,583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0,583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0,583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0,584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4,082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ул.Пархоменко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0,863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0,863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0,863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0,863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0,864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4,316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ул.Пархоменко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0,490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0,490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0,490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0,490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0,492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3,432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ул.Пархоменко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0,431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0,431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0,430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0,430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3,016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ул.Пархоменко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0,468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0,468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0,468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0,468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0,468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0,468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0,468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3,276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ул.Пархоменко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0,707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0,707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0,707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0,707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0,708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3,536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ул.Пархоменко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0,837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0,837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0,837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0,837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0,838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4,186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ул.Пархоменко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0,451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0,449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0,449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0,449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0,449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0,449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3,146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ул.Пархоменко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0,578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0,578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0,578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2,314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ул.Пархоменко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0,436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0,436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0,435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0,435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1,742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ул.Пархоменко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0,630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0,629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0,629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3,146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ул.Пархоменко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0,489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0,487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0,487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0,487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0,487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0,487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0,487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0,489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3,900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ул.Шахтерская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0,501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2,002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ул.Шахтерская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0,358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0,357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0,357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0,358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1,430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ул.Шахтерская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0,377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0,377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0,377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0,377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1,508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ул.Шахтерская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2,184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ул.Шахтерская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0,507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0,507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0,507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2,028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ул.Шахтерская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0,507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0,507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0,507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2,028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ул.Шахтерская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0,520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2,080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ул.Шахтерская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0,578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0,578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0,579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0,579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2,314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ул.Шахтерская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2,184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ул.Шевченко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0,520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0,520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3,640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ул.Шевченко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0,516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0,516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0,516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0,516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0,516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0,518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3,614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ул.Шевченко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0,832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0,832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0,832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2,496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ул.Шевченко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0,516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0,516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0,516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0,516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0,517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0,517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3,614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ул.Шевченко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0,620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0,620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4,342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ул.Шевченко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0,620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0,620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0,620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4,342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ул.Шевченко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0,533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0,533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0,533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0,533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2,132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71543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15439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19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ул.Шевченко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3,796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ул.Шевченко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0,633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0,633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0,632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1,898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ул.Шевченко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0,453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0,453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0,453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0,453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0,453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0,454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3,172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ул.Шевченко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0,509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0,508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0,508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0,512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0,508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0,509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3,562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ул.Шевченко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0,422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0,422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0,422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0,422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0,422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0,422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0,426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3,380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Пионеров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0,743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0,743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0,743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0,744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0,745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3,718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ул.Чапаева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0,578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0,578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0,579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0,579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2,314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Вокзальная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0,416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0,416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0,416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1,664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Вокзальная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0,403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0,403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0,403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0,403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1,612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ул.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Октябрьская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0,377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0,377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0,377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0,377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1,508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Октябрьская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0,438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0,438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0,438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0,438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0,438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0,439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0,439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3,068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Октябрьская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0,338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0,338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0,338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0,338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1,352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ул.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Октябрьская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0,436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0,435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0,435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0,435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0,435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0,435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0,436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0,437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3,484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пер.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Школьный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0,513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2,054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пер. 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Школьный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0,397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0,397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0,396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0,396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1,586</w:t>
            </w:r>
          </w:p>
        </w:tc>
      </w:tr>
      <w:tr w:rsidR="00797A39" w:rsidRPr="00800FE0" w:rsidTr="008E1EC6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ул.</w:t>
            </w: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Циолковского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0,513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0,513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0,515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7A39" w:rsidRPr="00846829" w:rsidRDefault="00797A39" w:rsidP="00EB379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682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2,054</w:t>
            </w:r>
          </w:p>
        </w:tc>
      </w:tr>
    </w:tbl>
    <w:p w:rsidR="00797A39" w:rsidRDefault="00797A39" w:rsidP="00F14282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797A39" w:rsidRDefault="00797A39" w:rsidP="008E1EC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97A39" w:rsidRDefault="00797A39" w:rsidP="009E0E5F"/>
    <w:sectPr w:rsidR="00797A39" w:rsidSect="007A2C7C">
      <w:headerReference w:type="default" r:id="rId6"/>
      <w:footerReference w:type="even" r:id="rId7"/>
      <w:footerReference w:type="default" r:id="rId8"/>
      <w:pgSz w:w="16838" w:h="11906" w:orient="landscape"/>
      <w:pgMar w:top="851" w:right="567" w:bottom="1588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7A39" w:rsidRDefault="00797A39" w:rsidP="00297622">
      <w:pPr>
        <w:spacing w:after="0" w:line="240" w:lineRule="auto"/>
      </w:pPr>
      <w:r>
        <w:separator/>
      </w:r>
    </w:p>
  </w:endnote>
  <w:endnote w:type="continuationSeparator" w:id="1">
    <w:p w:rsidR="00797A39" w:rsidRDefault="00797A39" w:rsidP="00297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A39" w:rsidRDefault="00797A39" w:rsidP="004F6A7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97A39" w:rsidRDefault="00797A39" w:rsidP="0096127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A39" w:rsidRDefault="00797A39" w:rsidP="00961274">
    <w:pPr>
      <w:pStyle w:val="Footer"/>
      <w:ind w:right="360"/>
    </w:pPr>
  </w:p>
  <w:p w:rsidR="00797A39" w:rsidRDefault="00797A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7A39" w:rsidRDefault="00797A39" w:rsidP="00297622">
      <w:pPr>
        <w:spacing w:after="0" w:line="240" w:lineRule="auto"/>
      </w:pPr>
      <w:r>
        <w:separator/>
      </w:r>
    </w:p>
  </w:footnote>
  <w:footnote w:type="continuationSeparator" w:id="1">
    <w:p w:rsidR="00797A39" w:rsidRDefault="00797A39" w:rsidP="002976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A39" w:rsidRDefault="00797A39">
    <w:pPr>
      <w:pStyle w:val="Header"/>
    </w:pPr>
    <w:r>
      <w:rPr>
        <w:rStyle w:val="PageNumber"/>
      </w:rPr>
      <w:tab/>
      <w:t xml:space="preserve">                                                                                                                                                          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</w:rPr>
      <w:t xml:space="preserve">                                                                                                           </w:t>
    </w:r>
    <w:r w:rsidRPr="008F6869">
      <w:rPr>
        <w:rStyle w:val="PageNumber"/>
        <w:rFonts w:ascii="Times New Roman" w:hAnsi="Times New Roman"/>
      </w:rPr>
      <w:t>Продолжение приложения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24F7"/>
    <w:rsid w:val="00014A8F"/>
    <w:rsid w:val="0005039D"/>
    <w:rsid w:val="00066E8A"/>
    <w:rsid w:val="000673C1"/>
    <w:rsid w:val="00084616"/>
    <w:rsid w:val="000B613C"/>
    <w:rsid w:val="000C4CD2"/>
    <w:rsid w:val="000C7E29"/>
    <w:rsid w:val="000E2599"/>
    <w:rsid w:val="000E600B"/>
    <w:rsid w:val="00126D5C"/>
    <w:rsid w:val="001C2724"/>
    <w:rsid w:val="001C34B3"/>
    <w:rsid w:val="001D38E8"/>
    <w:rsid w:val="001E5BC4"/>
    <w:rsid w:val="001F5319"/>
    <w:rsid w:val="00207D01"/>
    <w:rsid w:val="002625E6"/>
    <w:rsid w:val="00272884"/>
    <w:rsid w:val="00275C90"/>
    <w:rsid w:val="0028711E"/>
    <w:rsid w:val="00297622"/>
    <w:rsid w:val="002B3CAF"/>
    <w:rsid w:val="003150A4"/>
    <w:rsid w:val="00385813"/>
    <w:rsid w:val="00392B61"/>
    <w:rsid w:val="0040559B"/>
    <w:rsid w:val="004107B7"/>
    <w:rsid w:val="00416D92"/>
    <w:rsid w:val="00441911"/>
    <w:rsid w:val="00497803"/>
    <w:rsid w:val="004A5948"/>
    <w:rsid w:val="004D6A23"/>
    <w:rsid w:val="004F6A7D"/>
    <w:rsid w:val="005034CB"/>
    <w:rsid w:val="005517B4"/>
    <w:rsid w:val="00581688"/>
    <w:rsid w:val="005C5060"/>
    <w:rsid w:val="005D6D8F"/>
    <w:rsid w:val="005E2EF4"/>
    <w:rsid w:val="00612B0F"/>
    <w:rsid w:val="0064219F"/>
    <w:rsid w:val="00666CB4"/>
    <w:rsid w:val="006B6C04"/>
    <w:rsid w:val="006C133F"/>
    <w:rsid w:val="006D59B8"/>
    <w:rsid w:val="006F12F7"/>
    <w:rsid w:val="00705349"/>
    <w:rsid w:val="00715439"/>
    <w:rsid w:val="00727F67"/>
    <w:rsid w:val="00761839"/>
    <w:rsid w:val="00797A39"/>
    <w:rsid w:val="007A2C7C"/>
    <w:rsid w:val="007E1D66"/>
    <w:rsid w:val="00800FE0"/>
    <w:rsid w:val="00846829"/>
    <w:rsid w:val="00847ADD"/>
    <w:rsid w:val="0085166B"/>
    <w:rsid w:val="008A58EF"/>
    <w:rsid w:val="008D6865"/>
    <w:rsid w:val="008E1EC6"/>
    <w:rsid w:val="008F6869"/>
    <w:rsid w:val="00961274"/>
    <w:rsid w:val="00981741"/>
    <w:rsid w:val="009C24F7"/>
    <w:rsid w:val="009E0E5F"/>
    <w:rsid w:val="00A23A79"/>
    <w:rsid w:val="00A460D9"/>
    <w:rsid w:val="00A5296D"/>
    <w:rsid w:val="00A84B72"/>
    <w:rsid w:val="00A87E95"/>
    <w:rsid w:val="00A9389B"/>
    <w:rsid w:val="00AD718C"/>
    <w:rsid w:val="00AD7C39"/>
    <w:rsid w:val="00B01B4F"/>
    <w:rsid w:val="00B15AD6"/>
    <w:rsid w:val="00B45AA4"/>
    <w:rsid w:val="00B91660"/>
    <w:rsid w:val="00BE6FAC"/>
    <w:rsid w:val="00C12870"/>
    <w:rsid w:val="00C14D16"/>
    <w:rsid w:val="00C17274"/>
    <w:rsid w:val="00C31DF0"/>
    <w:rsid w:val="00C35F49"/>
    <w:rsid w:val="00C40A32"/>
    <w:rsid w:val="00C45FE1"/>
    <w:rsid w:val="00D06715"/>
    <w:rsid w:val="00D90522"/>
    <w:rsid w:val="00D907EE"/>
    <w:rsid w:val="00DF6681"/>
    <w:rsid w:val="00E310C7"/>
    <w:rsid w:val="00EB3798"/>
    <w:rsid w:val="00EC6C1C"/>
    <w:rsid w:val="00F14282"/>
    <w:rsid w:val="00F85077"/>
    <w:rsid w:val="00FB2834"/>
    <w:rsid w:val="00FE6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A8F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BE6FAC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BE6FAC"/>
    <w:rPr>
      <w:rFonts w:cs="Times New Roman"/>
      <w:color w:val="800080"/>
      <w:u w:val="single"/>
    </w:rPr>
  </w:style>
  <w:style w:type="paragraph" w:customStyle="1" w:styleId="font5">
    <w:name w:val="font5"/>
    <w:basedOn w:val="Normal"/>
    <w:uiPriority w:val="99"/>
    <w:rsid w:val="00BE6F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6">
    <w:name w:val="font6"/>
    <w:basedOn w:val="Normal"/>
    <w:uiPriority w:val="99"/>
    <w:rsid w:val="00BE6F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5">
    <w:name w:val="xl65"/>
    <w:basedOn w:val="Normal"/>
    <w:uiPriority w:val="99"/>
    <w:rsid w:val="00BE6FA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Normal"/>
    <w:uiPriority w:val="99"/>
    <w:rsid w:val="00BE6FA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Normal"/>
    <w:uiPriority w:val="99"/>
    <w:rsid w:val="00BE6FA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8">
    <w:name w:val="xl68"/>
    <w:basedOn w:val="Normal"/>
    <w:uiPriority w:val="99"/>
    <w:rsid w:val="00BE6F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9">
    <w:name w:val="xl69"/>
    <w:basedOn w:val="Normal"/>
    <w:uiPriority w:val="99"/>
    <w:rsid w:val="00BE6F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Normal"/>
    <w:uiPriority w:val="99"/>
    <w:rsid w:val="00BE6F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2">
    <w:name w:val="xl72"/>
    <w:basedOn w:val="Normal"/>
    <w:uiPriority w:val="99"/>
    <w:rsid w:val="00BE6F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BE6F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BE6FA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BE6FA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BE6FA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BE6FA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Normal"/>
    <w:uiPriority w:val="99"/>
    <w:rsid w:val="00BE6FA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BE6F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Normal"/>
    <w:uiPriority w:val="99"/>
    <w:rsid w:val="00BE6F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Normal"/>
    <w:uiPriority w:val="99"/>
    <w:rsid w:val="00BE6FA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Normal"/>
    <w:uiPriority w:val="99"/>
    <w:rsid w:val="00BE6FA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BE6FA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4">
    <w:name w:val="xl84"/>
    <w:basedOn w:val="Normal"/>
    <w:uiPriority w:val="99"/>
    <w:rsid w:val="00BE6F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Normal"/>
    <w:uiPriority w:val="99"/>
    <w:rsid w:val="00BE6F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Normal"/>
    <w:uiPriority w:val="99"/>
    <w:rsid w:val="00BE6F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7">
    <w:name w:val="xl87"/>
    <w:basedOn w:val="Normal"/>
    <w:uiPriority w:val="99"/>
    <w:rsid w:val="00BE6F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nt7">
    <w:name w:val="font7"/>
    <w:basedOn w:val="Normal"/>
    <w:uiPriority w:val="99"/>
    <w:rsid w:val="006F12F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8">
    <w:name w:val="font8"/>
    <w:basedOn w:val="Normal"/>
    <w:uiPriority w:val="99"/>
    <w:rsid w:val="006F12F7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63">
    <w:name w:val="xl63"/>
    <w:basedOn w:val="Normal"/>
    <w:uiPriority w:val="99"/>
    <w:rsid w:val="006F12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4">
    <w:name w:val="xl64"/>
    <w:basedOn w:val="Normal"/>
    <w:uiPriority w:val="99"/>
    <w:rsid w:val="006F12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1">
    <w:name w:val="xl71"/>
    <w:basedOn w:val="Normal"/>
    <w:uiPriority w:val="99"/>
    <w:rsid w:val="006F12F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2976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9762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976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9762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45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45FE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96127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990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</TotalTime>
  <Pages>5</Pages>
  <Words>1935</Words>
  <Characters>11032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</dc:creator>
  <cp:keywords/>
  <dc:description/>
  <cp:lastModifiedBy>Владелец</cp:lastModifiedBy>
  <cp:revision>37</cp:revision>
  <cp:lastPrinted>2020-01-14T13:32:00Z</cp:lastPrinted>
  <dcterms:created xsi:type="dcterms:W3CDTF">2019-12-24T06:49:00Z</dcterms:created>
  <dcterms:modified xsi:type="dcterms:W3CDTF">2020-01-16T06:37:00Z</dcterms:modified>
</cp:coreProperties>
</file>